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92" w:rsidRDefault="006F5592">
      <w:pPr>
        <w:widowControl/>
        <w:spacing w:line="360" w:lineRule="auto"/>
        <w:jc w:val="center"/>
        <w:rPr>
          <w:rFonts w:ascii="宋体" w:cs="宋体"/>
          <w:b/>
          <w:color w:val="333333"/>
          <w:kern w:val="0"/>
          <w:sz w:val="32"/>
          <w:szCs w:val="28"/>
        </w:rPr>
      </w:pPr>
      <w:r>
        <w:rPr>
          <w:rFonts w:ascii="宋体" w:hAnsi="宋体" w:cs="宋体" w:hint="eastAsia"/>
          <w:b/>
          <w:color w:val="333333"/>
          <w:kern w:val="0"/>
          <w:sz w:val="28"/>
        </w:rPr>
        <w:t>教学图形图像资源的获取与处理技术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1"/>
          <w:attr w:name="Year" w:val="2014"/>
        </w:smartTagPr>
        <w:r>
          <w:rPr>
            <w:sz w:val="22"/>
          </w:rPr>
          <w:t>2014-11-25</w:t>
        </w:r>
      </w:smartTag>
      <w:r>
        <w:rPr>
          <w:sz w:val="22"/>
        </w:rPr>
        <w:t xml:space="preserve"> </w:t>
      </w:r>
      <w:r>
        <w:rPr>
          <w:rFonts w:hint="eastAsia"/>
          <w:sz w:val="22"/>
        </w:rPr>
        <w:t>晚上</w:t>
      </w:r>
      <w:r>
        <w:rPr>
          <w:sz w:val="22"/>
        </w:rPr>
        <w:t xml:space="preserve"> 7:00-8:30 </w:t>
      </w:r>
      <w:r>
        <w:rPr>
          <w:rFonts w:hint="eastAsia"/>
          <w:sz w:val="22"/>
        </w:rPr>
        <w:t>（星期二）</w:t>
      </w:r>
      <w:r>
        <w:rPr>
          <w:sz w:val="22"/>
        </w:rPr>
        <w:t xml:space="preserve"> </w:t>
      </w:r>
      <w:r>
        <w:rPr>
          <w:rFonts w:hint="eastAsia"/>
          <w:sz w:val="22"/>
        </w:rPr>
        <w:t>地点：新实验楼</w:t>
      </w:r>
      <w:r>
        <w:rPr>
          <w:sz w:val="22"/>
        </w:rPr>
        <w:t xml:space="preserve">302 </w:t>
      </w:r>
      <w:r>
        <w:rPr>
          <w:rFonts w:hint="eastAsia"/>
          <w:sz w:val="22"/>
        </w:rPr>
        <w:t>主讲：卿立兴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4586"/>
      </w:tblGrid>
      <w:tr w:rsidR="006F5592" w:rsidTr="00C5465D">
        <w:trPr>
          <w:trHeight w:val="47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58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C5465D">
        <w:trPr>
          <w:trHeight w:val="824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音乐学院：李翠萍、罗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建、郑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育、刘华俊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850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经管学院：谢珍君、陈双群、刘晓敏、王顺民、张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云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70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胡绍元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0C1C84">
              <w:rPr>
                <w:rFonts w:ascii="宋体" w:hAnsi="宋体" w:cs="宋体" w:hint="eastAsia"/>
                <w:color w:val="333333"/>
                <w:kern w:val="0"/>
                <w:sz w:val="24"/>
              </w:rPr>
              <w:t>周孝君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、赵光明、张光闪、龙海燕、李霞、张瑞霞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2446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体育学院：高晓芳、颜下里、周维琼、郑仲凡、刘成菊、唐玉栋、姜国雷、魏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玲、张丁月、张良平、马传奇、吴保占、叶莲子、吴保占、张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亮、罗冬丽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2391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美术学院：刘雪梅、李香琼、宋学勤、宋英娟、熊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莉、吴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霞、黄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花、罗静松、彭飞胜、岳亚斌、高登明、赵宁、刘洪健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707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生科学院：王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辉、谢碧文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833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外国语学院：陈富华、阳卓胜、代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莲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505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文学院：徐春霞、高军梅、刘秀梅、张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卫、胡利权、朱正巧、易晓慧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741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化工学院：兰子平、王福海</w:t>
            </w:r>
          </w:p>
        </w:tc>
        <w:tc>
          <w:tcPr>
            <w:tcW w:w="4586" w:type="dxa"/>
          </w:tcPr>
          <w:p w:rsidR="006F5592" w:rsidRDefault="006F5592"/>
        </w:tc>
      </w:tr>
    </w:tbl>
    <w:p w:rsidR="006F5592" w:rsidRDefault="006F5592"/>
    <w:p w:rsidR="006F5592" w:rsidRDefault="006F5592"/>
    <w:p w:rsidR="006F5592" w:rsidRDefault="006F5592">
      <w:pPr>
        <w:widowControl/>
        <w:jc w:val="center"/>
      </w:pPr>
      <w:r>
        <w:rPr>
          <w:rFonts w:ascii="宋体" w:hAnsi="宋体" w:cs="宋体" w:hint="eastAsia"/>
          <w:b/>
          <w:color w:val="333333"/>
          <w:kern w:val="0"/>
          <w:sz w:val="28"/>
        </w:rPr>
        <w:t>教学音频资源的获取与处理技术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r>
        <w:rPr>
          <w:sz w:val="22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1"/>
          <w:attr w:name="Year" w:val="2014"/>
        </w:smartTagPr>
        <w:r>
          <w:rPr>
            <w:sz w:val="22"/>
          </w:rPr>
          <w:t>2014-11-26</w:t>
        </w:r>
      </w:smartTag>
      <w:r>
        <w:rPr>
          <w:sz w:val="22"/>
        </w:rPr>
        <w:t xml:space="preserve"> </w:t>
      </w:r>
      <w:r>
        <w:rPr>
          <w:rFonts w:hint="eastAsia"/>
          <w:sz w:val="22"/>
        </w:rPr>
        <w:t>晚上</w:t>
      </w:r>
      <w:r>
        <w:rPr>
          <w:sz w:val="22"/>
        </w:rPr>
        <w:t xml:space="preserve"> 7:00-8:30</w:t>
      </w:r>
      <w:r>
        <w:rPr>
          <w:rFonts w:hint="eastAsia"/>
          <w:sz w:val="22"/>
        </w:rPr>
        <w:t>（星期三）</w:t>
      </w:r>
      <w:r>
        <w:rPr>
          <w:sz w:val="22"/>
        </w:rPr>
        <w:t xml:space="preserve"> </w:t>
      </w:r>
      <w:r>
        <w:rPr>
          <w:rFonts w:hint="eastAsia"/>
          <w:sz w:val="22"/>
        </w:rPr>
        <w:t>地点：新实验楼</w:t>
      </w:r>
      <w:r>
        <w:rPr>
          <w:sz w:val="22"/>
        </w:rPr>
        <w:t xml:space="preserve">302 </w:t>
      </w:r>
      <w:r>
        <w:rPr>
          <w:rFonts w:hint="eastAsia"/>
          <w:sz w:val="22"/>
        </w:rPr>
        <w:t>主讲：卿立兴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4445"/>
      </w:tblGrid>
      <w:tr w:rsidR="006F5592" w:rsidTr="00C5465D">
        <w:trPr>
          <w:trHeight w:val="472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445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C5465D">
        <w:trPr>
          <w:trHeight w:val="1104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音乐学院：李翠萍、罗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建、郑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育、刘华俊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812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经管学院：左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宇、张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云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702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胡绍元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、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邓小明、赵光明、龙海燕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2825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体育学院：高晓芳、颜下里、周维琼、郑仲凡、刘成菊、魏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玲、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张丁月、张良平、邹雪姣、叶莲子、吴保占、罗冬丽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2830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刘雪梅、李香琼、宋英娟、熊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莉、黄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花、罗静松、吴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霞、岳亚斌、高登明、赵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宁、刘洪健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833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外国语学院：黄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婧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854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文学院：范佳佳</w:t>
            </w:r>
          </w:p>
        </w:tc>
        <w:tc>
          <w:tcPr>
            <w:tcW w:w="4445" w:type="dxa"/>
          </w:tcPr>
          <w:p w:rsidR="006F5592" w:rsidRDefault="006F5592"/>
        </w:tc>
      </w:tr>
      <w:tr w:rsidR="006F5592" w:rsidTr="00C5465D">
        <w:trPr>
          <w:trHeight w:val="966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化工学院：朱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俊、兰子平</w:t>
            </w:r>
          </w:p>
        </w:tc>
        <w:tc>
          <w:tcPr>
            <w:tcW w:w="4445" w:type="dxa"/>
          </w:tcPr>
          <w:p w:rsidR="006F5592" w:rsidRDefault="006F5592"/>
        </w:tc>
      </w:tr>
    </w:tbl>
    <w:p w:rsidR="006F5592" w:rsidRDefault="006F5592"/>
    <w:p w:rsidR="006F5592" w:rsidRDefault="006F5592">
      <w:pPr>
        <w:widowControl/>
        <w:jc w:val="left"/>
      </w:pPr>
      <w:r>
        <w:br w:type="page"/>
      </w:r>
    </w:p>
    <w:p w:rsidR="006F5592" w:rsidRDefault="006F5592">
      <w:pPr>
        <w:widowControl/>
        <w:spacing w:line="360" w:lineRule="auto"/>
        <w:jc w:val="center"/>
        <w:rPr>
          <w:rFonts w:ascii="宋体" w:cs="宋体"/>
          <w:b/>
          <w:color w:val="333333"/>
          <w:kern w:val="0"/>
          <w:sz w:val="28"/>
        </w:rPr>
      </w:pPr>
      <w:r>
        <w:rPr>
          <w:rFonts w:ascii="宋体" w:hAnsi="宋体" w:cs="宋体" w:hint="eastAsia"/>
          <w:b/>
          <w:color w:val="333333"/>
          <w:kern w:val="0"/>
          <w:sz w:val="28"/>
        </w:rPr>
        <w:t>教学视频资源的获取与处理技术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r>
        <w:rPr>
          <w:sz w:val="22"/>
        </w:rPr>
        <w:t xml:space="preserve"> 2014-11-29 14:20-16:00 </w:t>
      </w:r>
      <w:r>
        <w:rPr>
          <w:rFonts w:hint="eastAsia"/>
          <w:sz w:val="22"/>
        </w:rPr>
        <w:t>（星期六）</w:t>
      </w:r>
      <w:r>
        <w:rPr>
          <w:sz w:val="22"/>
        </w:rPr>
        <w:t xml:space="preserve">   </w:t>
      </w:r>
      <w:r>
        <w:rPr>
          <w:rFonts w:hint="eastAsia"/>
          <w:sz w:val="22"/>
        </w:rPr>
        <w:t>地点：新实验楼</w:t>
      </w:r>
      <w:r>
        <w:rPr>
          <w:sz w:val="22"/>
        </w:rPr>
        <w:t>302</w:t>
      </w:r>
      <w:r>
        <w:rPr>
          <w:rFonts w:hint="eastAsia"/>
          <w:sz w:val="22"/>
        </w:rPr>
        <w:t>主讲：胡晓蓉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4678"/>
      </w:tblGrid>
      <w:tr w:rsidR="006F5592" w:rsidTr="00C5465D">
        <w:trPr>
          <w:trHeight w:val="472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678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5D14F5">
        <w:trPr>
          <w:trHeight w:val="608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李翠萍、罗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建、郑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育、刘华俊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5D14F5">
        <w:trPr>
          <w:trHeight w:val="602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经管学院：陈双群、曹俊歆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C5465D">
        <w:trPr>
          <w:trHeight w:val="485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胡绍元、徐向东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、</w:t>
            </w:r>
            <w:r w:rsidRPr="000C1C84">
              <w:rPr>
                <w:rFonts w:ascii="宋体" w:hAnsi="宋体" w:cs="宋体" w:hint="eastAsia"/>
                <w:color w:val="333333"/>
                <w:kern w:val="0"/>
                <w:sz w:val="24"/>
              </w:rPr>
              <w:t>周孝君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、赵光明、邓小明、张光闪、管银凤、龙海燕、李霞、张瑞霞、李明贤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C5465D">
        <w:trPr>
          <w:trHeight w:val="2194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体育学院：高晓芳、李俭莉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、颜下里、刘成菊、唐玉栋、姜国雷、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张丁月、张良平、马传奇、邹雪姣、叶莲子、吴保占、张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亮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C5465D">
        <w:trPr>
          <w:trHeight w:val="1943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刘雪梅、李香琼、宋英娟、熊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莉、吴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霞、黄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花、罗静松、岳亚斌、高登明、赵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宁、刘洪健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C5465D">
        <w:trPr>
          <w:trHeight w:val="2451"/>
        </w:trPr>
        <w:tc>
          <w:tcPr>
            <w:tcW w:w="4077" w:type="dxa"/>
            <w:vAlign w:val="center"/>
          </w:tcPr>
          <w:p w:rsidR="006F5592" w:rsidRPr="00C5465D" w:rsidRDefault="006F5592" w:rsidP="006F5592">
            <w:pPr>
              <w:widowControl/>
              <w:spacing w:line="360" w:lineRule="auto"/>
              <w:ind w:left="31680" w:hangingChars="50" w:firstLine="31680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生科学院：李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斌、张志勇、肖小君、王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辉、覃川杰、王永明、段辉国、陈发军、史晋绒、李兴霞、陈文年、李华涛、付伟丽、谢碧文、黄作喜、李兴霞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C5465D">
        <w:trPr>
          <w:trHeight w:val="833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外国语学院：黄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婧、周培树、周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以、阳卓胜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C5465D">
        <w:trPr>
          <w:trHeight w:val="634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文学院：范佳佳、朱正巧、易晓慧</w:t>
            </w:r>
          </w:p>
        </w:tc>
        <w:tc>
          <w:tcPr>
            <w:tcW w:w="4678" w:type="dxa"/>
          </w:tcPr>
          <w:p w:rsidR="006F5592" w:rsidRDefault="006F5592"/>
        </w:tc>
      </w:tr>
      <w:tr w:rsidR="006F5592" w:rsidTr="005D14F5">
        <w:trPr>
          <w:trHeight w:val="650"/>
        </w:trPr>
        <w:tc>
          <w:tcPr>
            <w:tcW w:w="4077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化工学院：朱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俊、王福海</w:t>
            </w:r>
          </w:p>
        </w:tc>
        <w:tc>
          <w:tcPr>
            <w:tcW w:w="4678" w:type="dxa"/>
          </w:tcPr>
          <w:p w:rsidR="006F5592" w:rsidRDefault="006F5592"/>
        </w:tc>
      </w:tr>
    </w:tbl>
    <w:p w:rsidR="006F5592" w:rsidRPr="005D14F5" w:rsidRDefault="006F5592"/>
    <w:p w:rsidR="006F5592" w:rsidRDefault="006F5592">
      <w:pPr>
        <w:widowControl/>
        <w:jc w:val="left"/>
      </w:pPr>
      <w:r>
        <w:br w:type="page"/>
      </w:r>
    </w:p>
    <w:p w:rsidR="006F5592" w:rsidRDefault="006F5592">
      <w:pPr>
        <w:jc w:val="center"/>
      </w:pPr>
      <w:r>
        <w:rPr>
          <w:rFonts w:ascii="宋体" w:hAnsi="宋体" w:cs="宋体" w:hint="eastAsia"/>
          <w:b/>
          <w:color w:val="333333"/>
          <w:kern w:val="0"/>
          <w:sz w:val="28"/>
        </w:rPr>
        <w:t>教学动画资源的获取与处理技术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r>
        <w:rPr>
          <w:sz w:val="22"/>
        </w:rPr>
        <w:t xml:space="preserve">  2014-11-29 16:20-18:00 </w:t>
      </w:r>
      <w:r>
        <w:rPr>
          <w:rFonts w:hint="eastAsia"/>
          <w:sz w:val="22"/>
        </w:rPr>
        <w:t>（星期六）</w:t>
      </w:r>
      <w:r>
        <w:rPr>
          <w:sz w:val="22"/>
        </w:rPr>
        <w:t xml:space="preserve"> </w:t>
      </w:r>
      <w:r>
        <w:rPr>
          <w:rFonts w:hint="eastAsia"/>
          <w:sz w:val="22"/>
        </w:rPr>
        <w:t>地点：新实验楼</w:t>
      </w:r>
      <w:r>
        <w:rPr>
          <w:sz w:val="22"/>
        </w:rPr>
        <w:t>302</w:t>
      </w:r>
      <w:r>
        <w:rPr>
          <w:rFonts w:hint="eastAsia"/>
          <w:sz w:val="22"/>
        </w:rPr>
        <w:t>主讲：胡晓蓉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4586"/>
      </w:tblGrid>
      <w:tr w:rsidR="006F5592" w:rsidTr="00C5465D">
        <w:trPr>
          <w:trHeight w:val="47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58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C5465D">
        <w:trPr>
          <w:trHeight w:val="1245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音乐学院：李翠萍、罗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建、郑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育、刘华俊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275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经管学院：谢珍君、刘晓敏、王顺民、左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宇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70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胡绍元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、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赵光明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844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体育学院：高晓芳、颜下里、刘成菊、魏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玲、罗冬丽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323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刘雪梅、李香琼、宋英娟、熊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莉、吴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霞、黄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花、罗静松、岳亚斌、高登明、赵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宁、刘洪健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405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生科学院：邹远超、谢碧文、黄作喜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846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化工学院：朱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俊、崔秋兵、兰子平、王福海、苏布道</w:t>
            </w:r>
          </w:p>
        </w:tc>
        <w:tc>
          <w:tcPr>
            <w:tcW w:w="4586" w:type="dxa"/>
          </w:tcPr>
          <w:p w:rsidR="006F5592" w:rsidRDefault="006F5592"/>
        </w:tc>
      </w:tr>
    </w:tbl>
    <w:p w:rsidR="006F5592" w:rsidRDefault="006F5592"/>
    <w:p w:rsidR="006F5592" w:rsidRDefault="006F5592">
      <w:pPr>
        <w:widowControl/>
        <w:jc w:val="left"/>
      </w:pPr>
      <w:r>
        <w:br w:type="page"/>
      </w:r>
    </w:p>
    <w:p w:rsidR="006F5592" w:rsidRDefault="006F5592">
      <w:pPr>
        <w:jc w:val="center"/>
      </w:pPr>
      <w:r>
        <w:rPr>
          <w:rFonts w:ascii="宋体" w:hAnsi="宋体" w:cs="宋体" w:hint="eastAsia"/>
          <w:b/>
          <w:color w:val="333333"/>
          <w:kern w:val="0"/>
          <w:sz w:val="28"/>
        </w:rPr>
        <w:t>微视频的录制、编辑技术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r>
        <w:rPr>
          <w:sz w:val="22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1"/>
          <w:attr w:name="Year" w:val="2014"/>
        </w:smartTagPr>
        <w:r>
          <w:rPr>
            <w:sz w:val="22"/>
          </w:rPr>
          <w:t>2014-12-2</w:t>
        </w:r>
      </w:smartTag>
      <w:r>
        <w:rPr>
          <w:sz w:val="22"/>
        </w:rPr>
        <w:t xml:space="preserve"> </w:t>
      </w:r>
      <w:r>
        <w:rPr>
          <w:rFonts w:hint="eastAsia"/>
          <w:sz w:val="22"/>
        </w:rPr>
        <w:t>晚上</w:t>
      </w:r>
      <w:r>
        <w:rPr>
          <w:sz w:val="22"/>
        </w:rPr>
        <w:t xml:space="preserve"> 7:00-8:30</w:t>
      </w:r>
      <w:r>
        <w:rPr>
          <w:rFonts w:hint="eastAsia"/>
          <w:sz w:val="22"/>
        </w:rPr>
        <w:t>（星期二）</w:t>
      </w:r>
      <w:r>
        <w:rPr>
          <w:sz w:val="22"/>
        </w:rPr>
        <w:t xml:space="preserve"> </w:t>
      </w:r>
      <w:r>
        <w:rPr>
          <w:rFonts w:hint="eastAsia"/>
          <w:sz w:val="22"/>
        </w:rPr>
        <w:t>地点：新实验楼</w:t>
      </w:r>
      <w:r>
        <w:rPr>
          <w:sz w:val="22"/>
        </w:rPr>
        <w:t xml:space="preserve">302 </w:t>
      </w:r>
      <w:r>
        <w:rPr>
          <w:rFonts w:hint="eastAsia"/>
          <w:sz w:val="22"/>
        </w:rPr>
        <w:t>主讲：张凯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4586"/>
      </w:tblGrid>
      <w:tr w:rsidR="006F5592" w:rsidTr="00C5465D">
        <w:trPr>
          <w:trHeight w:val="47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58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C5465D">
        <w:trPr>
          <w:trHeight w:val="820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音乐学院：郑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育、刘华俊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704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经管学院：曹俊歆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70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政史学院：胡绍元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391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体育学院：高晓芳、颜下里、周维琼、郑仲凡、刘成菊、唐玉栋、姜国雷、张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亮、马传奇、叶莲子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606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刘雪梅、李香琼、熊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莉、吴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霞、黄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花、岳亚斌、高登明、赵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宁、刘洪健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036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生科学院：张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楠、张志勇、覃川杰、王永明、史晋绒、李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斌、付伟丽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579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外国语学院：周培树、周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以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568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文学院：陈景元、朱正巧、易晓慧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71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化工学院：朱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俊、兰子平</w:t>
            </w:r>
          </w:p>
        </w:tc>
        <w:tc>
          <w:tcPr>
            <w:tcW w:w="4586" w:type="dxa"/>
          </w:tcPr>
          <w:p w:rsidR="006F5592" w:rsidRDefault="006F5592"/>
        </w:tc>
      </w:tr>
    </w:tbl>
    <w:p w:rsidR="006F5592" w:rsidRDefault="006F5592"/>
    <w:p w:rsidR="006F5592" w:rsidRDefault="006F5592">
      <w:pPr>
        <w:widowControl/>
        <w:jc w:val="left"/>
      </w:pPr>
      <w:r>
        <w:br w:type="page"/>
      </w:r>
    </w:p>
    <w:p w:rsidR="006F5592" w:rsidRDefault="006F5592">
      <w:pPr>
        <w:jc w:val="center"/>
      </w:pPr>
      <w:r>
        <w:rPr>
          <w:rFonts w:ascii="宋体" w:hAnsi="宋体" w:cs="宋体" w:hint="eastAsia"/>
          <w:b/>
          <w:color w:val="333333"/>
          <w:kern w:val="0"/>
          <w:sz w:val="28"/>
        </w:rPr>
        <w:t>微课程设计与制作训练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1"/>
          <w:attr w:name="Year" w:val="2014"/>
        </w:smartTagPr>
        <w:r>
          <w:rPr>
            <w:sz w:val="22"/>
          </w:rPr>
          <w:t>2014-11-22</w:t>
        </w:r>
      </w:smartTag>
      <w:r>
        <w:rPr>
          <w:sz w:val="22"/>
        </w:rPr>
        <w:t xml:space="preserve"> </w:t>
      </w:r>
      <w:r>
        <w:rPr>
          <w:rFonts w:hint="eastAsia"/>
          <w:sz w:val="22"/>
        </w:rPr>
        <w:t>上午</w:t>
      </w:r>
      <w:r>
        <w:rPr>
          <w:sz w:val="22"/>
        </w:rPr>
        <w:t xml:space="preserve">8:30-12:00 </w:t>
      </w:r>
      <w:r>
        <w:rPr>
          <w:rFonts w:hint="eastAsia"/>
          <w:sz w:val="22"/>
        </w:rPr>
        <w:t>（星期六）</w:t>
      </w:r>
      <w:r>
        <w:rPr>
          <w:sz w:val="22"/>
        </w:rPr>
        <w:t xml:space="preserve"> </w:t>
      </w:r>
      <w:r>
        <w:rPr>
          <w:rFonts w:hint="eastAsia"/>
          <w:sz w:val="22"/>
        </w:rPr>
        <w:t>地点：新实验楼</w:t>
      </w:r>
      <w:r>
        <w:rPr>
          <w:sz w:val="22"/>
        </w:rPr>
        <w:t xml:space="preserve">302 </w:t>
      </w:r>
      <w:r>
        <w:rPr>
          <w:rFonts w:hint="eastAsia"/>
          <w:sz w:val="22"/>
        </w:rPr>
        <w:t>主讲：张艳琼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4586"/>
      </w:tblGrid>
      <w:tr w:rsidR="006F5592" w:rsidTr="00C5465D">
        <w:trPr>
          <w:trHeight w:val="47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58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C5465D">
        <w:trPr>
          <w:trHeight w:val="820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音乐学院：刘华俊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88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经管学院：罗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尧、苗建萍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74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体育学院：李俭莉、刘成菊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2703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刘雪梅、李香琼、宋学勤、熊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莉、吴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霞、黄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花、岳亚斌、高登明、赵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宁、刘洪健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536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生科学院：张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楠、肖小君、陈发军、付伟丽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417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外国语学院：代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莲、周培树、周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以、黄燕青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刘春鱼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84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文学院：朱正巧、易晓慧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841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化工学院：朱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俊、崔秋兵</w:t>
            </w:r>
          </w:p>
        </w:tc>
        <w:tc>
          <w:tcPr>
            <w:tcW w:w="4586" w:type="dxa"/>
          </w:tcPr>
          <w:p w:rsidR="006F5592" w:rsidRDefault="006F5592"/>
        </w:tc>
      </w:tr>
    </w:tbl>
    <w:p w:rsidR="006F5592" w:rsidRDefault="006F5592"/>
    <w:p w:rsidR="006F5592" w:rsidRDefault="006F5592">
      <w:pPr>
        <w:widowControl/>
        <w:jc w:val="left"/>
      </w:pPr>
      <w:r>
        <w:br w:type="page"/>
      </w:r>
    </w:p>
    <w:p w:rsidR="006F5592" w:rsidRDefault="006F5592">
      <w:pPr>
        <w:jc w:val="center"/>
      </w:pPr>
      <w:r>
        <w:rPr>
          <w:rFonts w:ascii="宋体" w:hAnsi="宋体" w:cs="宋体"/>
          <w:b/>
          <w:color w:val="333333"/>
          <w:kern w:val="0"/>
          <w:sz w:val="28"/>
        </w:rPr>
        <w:t>moodle</w:t>
      </w:r>
      <w:r>
        <w:rPr>
          <w:rFonts w:ascii="宋体" w:hAnsi="宋体" w:cs="宋体" w:hint="eastAsia"/>
          <w:b/>
          <w:color w:val="333333"/>
          <w:kern w:val="0"/>
          <w:sz w:val="28"/>
        </w:rPr>
        <w:t>教学平台训练</w:t>
      </w:r>
    </w:p>
    <w:p w:rsidR="006F5592" w:rsidRDefault="006F5592">
      <w:pPr>
        <w:rPr>
          <w:sz w:val="22"/>
        </w:rPr>
      </w:pPr>
      <w:r>
        <w:rPr>
          <w:rFonts w:hint="eastAsia"/>
          <w:sz w:val="22"/>
        </w:rPr>
        <w:t>上课时间：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1"/>
          <w:attr w:name="Year" w:val="2014"/>
        </w:smartTagPr>
        <w:r>
          <w:rPr>
            <w:sz w:val="22"/>
          </w:rPr>
          <w:t>2014-11-29</w:t>
        </w:r>
      </w:smartTag>
      <w:r>
        <w:rPr>
          <w:sz w:val="22"/>
        </w:rPr>
        <w:t xml:space="preserve"> </w:t>
      </w:r>
      <w:r>
        <w:rPr>
          <w:rFonts w:hint="eastAsia"/>
          <w:sz w:val="22"/>
        </w:rPr>
        <w:t>上午</w:t>
      </w:r>
      <w:r>
        <w:rPr>
          <w:sz w:val="22"/>
        </w:rPr>
        <w:t xml:space="preserve">8:30-12:00 </w:t>
      </w:r>
      <w:r>
        <w:rPr>
          <w:rFonts w:hint="eastAsia"/>
          <w:sz w:val="22"/>
        </w:rPr>
        <w:t>（星期六）</w:t>
      </w:r>
      <w:r>
        <w:rPr>
          <w:sz w:val="22"/>
        </w:rPr>
        <w:t xml:space="preserve"> </w:t>
      </w:r>
      <w:r>
        <w:rPr>
          <w:rFonts w:hint="eastAsia"/>
          <w:sz w:val="22"/>
        </w:rPr>
        <w:t>地点：新实验楼</w:t>
      </w:r>
      <w:r>
        <w:rPr>
          <w:sz w:val="22"/>
        </w:rPr>
        <w:t>309</w:t>
      </w:r>
      <w:bookmarkStart w:id="0" w:name="_GoBack"/>
      <w:bookmarkEnd w:id="0"/>
      <w:r>
        <w:rPr>
          <w:sz w:val="22"/>
        </w:rPr>
        <w:t xml:space="preserve"> </w:t>
      </w:r>
      <w:r>
        <w:rPr>
          <w:rFonts w:hint="eastAsia"/>
          <w:sz w:val="22"/>
        </w:rPr>
        <w:t>主讲：张凯</w:t>
      </w:r>
      <w:r>
        <w:rPr>
          <w:sz w:val="22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36"/>
        <w:gridCol w:w="4586"/>
      </w:tblGrid>
      <w:tr w:rsidR="006F5592" w:rsidTr="00C5465D">
        <w:trPr>
          <w:trHeight w:val="47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选学人员名单</w:t>
            </w:r>
          </w:p>
        </w:tc>
        <w:tc>
          <w:tcPr>
            <w:tcW w:w="4586" w:type="dxa"/>
            <w:vAlign w:val="center"/>
          </w:tcPr>
          <w:p w:rsidR="006F5592" w:rsidRPr="00C5465D" w:rsidRDefault="006F5592" w:rsidP="00C5465D">
            <w:pPr>
              <w:jc w:val="center"/>
              <w:rPr>
                <w:sz w:val="28"/>
              </w:rPr>
            </w:pPr>
            <w:r w:rsidRPr="00C5465D">
              <w:rPr>
                <w:rFonts w:hint="eastAsia"/>
                <w:sz w:val="28"/>
              </w:rPr>
              <w:t>签到处</w:t>
            </w:r>
          </w:p>
        </w:tc>
      </w:tr>
      <w:tr w:rsidR="006F5592" w:rsidTr="00C5465D">
        <w:trPr>
          <w:trHeight w:val="1104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音乐学院：刘华俊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92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政史学院：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徐向东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77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widowControl/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体育学院：刘成菊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2703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美术学院：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刘雪梅、李香琼、熊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欣、阳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莉、吴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霞、黄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花、岳亚斌、高登明、赵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</w:rPr>
              <w:t>宁、刘洪健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081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生科学院：黎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勇、唐正义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1417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外国语学院：代莲、解超群、黄燕青、刘春鱼</w:t>
            </w:r>
          </w:p>
        </w:tc>
        <w:tc>
          <w:tcPr>
            <w:tcW w:w="4586" w:type="dxa"/>
          </w:tcPr>
          <w:p w:rsidR="006F5592" w:rsidRDefault="006F5592"/>
        </w:tc>
      </w:tr>
      <w:tr w:rsidR="006F5592" w:rsidTr="00C5465D">
        <w:trPr>
          <w:trHeight w:val="990"/>
        </w:trPr>
        <w:tc>
          <w:tcPr>
            <w:tcW w:w="3936" w:type="dxa"/>
            <w:vAlign w:val="center"/>
          </w:tcPr>
          <w:p w:rsidR="006F5592" w:rsidRPr="00C5465D" w:rsidRDefault="006F5592" w:rsidP="00C5465D">
            <w:pPr>
              <w:spacing w:line="360" w:lineRule="auto"/>
              <w:rPr>
                <w:rFonts w:ascii="宋体" w:cs="宋体"/>
                <w:color w:val="333333"/>
                <w:kern w:val="0"/>
                <w:sz w:val="24"/>
                <w:szCs w:val="28"/>
              </w:rPr>
            </w:pP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化工学院：朱</w:t>
            </w:r>
            <w:r w:rsidRPr="00C5465D">
              <w:rPr>
                <w:rFonts w:ascii="宋体" w:hAnsi="宋体" w:cs="宋体"/>
                <w:color w:val="333333"/>
                <w:kern w:val="0"/>
                <w:sz w:val="24"/>
                <w:szCs w:val="28"/>
              </w:rPr>
              <w:t xml:space="preserve"> </w:t>
            </w:r>
            <w:r w:rsidRPr="00C5465D">
              <w:rPr>
                <w:rFonts w:ascii="宋体" w:hAnsi="宋体" w:cs="宋体" w:hint="eastAsia"/>
                <w:color w:val="333333"/>
                <w:kern w:val="0"/>
                <w:sz w:val="24"/>
                <w:szCs w:val="28"/>
              </w:rPr>
              <w:t>俊、兰子平</w:t>
            </w:r>
          </w:p>
        </w:tc>
        <w:tc>
          <w:tcPr>
            <w:tcW w:w="4586" w:type="dxa"/>
          </w:tcPr>
          <w:p w:rsidR="006F5592" w:rsidRDefault="006F5592"/>
        </w:tc>
      </w:tr>
    </w:tbl>
    <w:p w:rsidR="006F5592" w:rsidRDefault="006F5592"/>
    <w:p w:rsidR="006F5592" w:rsidRDefault="006F5592"/>
    <w:sectPr w:rsidR="006F5592" w:rsidSect="0070700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660"/>
    <w:rsid w:val="0000048C"/>
    <w:rsid w:val="0007206C"/>
    <w:rsid w:val="000C1C84"/>
    <w:rsid w:val="000F65FC"/>
    <w:rsid w:val="00215DBD"/>
    <w:rsid w:val="003F151E"/>
    <w:rsid w:val="00534489"/>
    <w:rsid w:val="005D14F5"/>
    <w:rsid w:val="006F5592"/>
    <w:rsid w:val="00707001"/>
    <w:rsid w:val="00784E1F"/>
    <w:rsid w:val="009447EE"/>
    <w:rsid w:val="00B62F97"/>
    <w:rsid w:val="00B76104"/>
    <w:rsid w:val="00C5465D"/>
    <w:rsid w:val="00E75243"/>
    <w:rsid w:val="00EA5660"/>
    <w:rsid w:val="00ED40BC"/>
    <w:rsid w:val="07CA50D5"/>
    <w:rsid w:val="0C464F2F"/>
    <w:rsid w:val="313C46F7"/>
    <w:rsid w:val="3FDA0C09"/>
    <w:rsid w:val="699D5FD4"/>
    <w:rsid w:val="79052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00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0700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7</Pages>
  <Words>318</Words>
  <Characters>1819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教学图形图像资源的获取与处理技术</dc:title>
  <dc:subject/>
  <dc:creator>雨林木风</dc:creator>
  <cp:keywords/>
  <dc:description/>
  <cp:lastModifiedBy>罗承松</cp:lastModifiedBy>
  <cp:revision>3</cp:revision>
  <dcterms:created xsi:type="dcterms:W3CDTF">2014-11-12T02:20:00Z</dcterms:created>
  <dcterms:modified xsi:type="dcterms:W3CDTF">2014-11-18T06:38:00Z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