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D1" w:rsidRDefault="002D43D1" w:rsidP="009A2D2D">
      <w:pPr>
        <w:spacing w:line="360" w:lineRule="auto"/>
        <w:jc w:val="center"/>
        <w:rPr>
          <w:rFonts w:ascii="宋体" w:cs="宋体"/>
          <w:b/>
          <w:color w:val="000000"/>
          <w:kern w:val="0"/>
          <w:sz w:val="44"/>
          <w:szCs w:val="44"/>
        </w:rPr>
      </w:pPr>
    </w:p>
    <w:p w:rsidR="002D43D1" w:rsidRDefault="002D43D1" w:rsidP="009A2D2D">
      <w:pPr>
        <w:spacing w:line="360" w:lineRule="auto"/>
        <w:jc w:val="center"/>
        <w:rPr>
          <w:rFonts w:ascii="宋体" w:cs="宋体"/>
          <w:b/>
          <w:color w:val="000000"/>
          <w:kern w:val="0"/>
          <w:sz w:val="44"/>
          <w:szCs w:val="44"/>
        </w:rPr>
      </w:pPr>
    </w:p>
    <w:p w:rsidR="002D43D1" w:rsidRPr="002B1494" w:rsidRDefault="002D43D1" w:rsidP="009A2D2D">
      <w:pPr>
        <w:spacing w:line="360" w:lineRule="auto"/>
        <w:jc w:val="center"/>
        <w:rPr>
          <w:rFonts w:ascii="宋体" w:cs="宋体"/>
          <w:b/>
          <w:kern w:val="0"/>
          <w:sz w:val="44"/>
          <w:szCs w:val="44"/>
        </w:rPr>
      </w:pPr>
      <w:r w:rsidRPr="002B1494">
        <w:rPr>
          <w:rFonts w:ascii="宋体" w:hAnsi="宋体" w:cs="宋体" w:hint="eastAsia"/>
          <w:b/>
          <w:color w:val="000000"/>
          <w:kern w:val="0"/>
          <w:sz w:val="44"/>
          <w:szCs w:val="44"/>
        </w:rPr>
        <w:t>内江师范学院文科综合实验教学</w:t>
      </w:r>
      <w:r w:rsidRPr="002B1494">
        <w:rPr>
          <w:rFonts w:ascii="宋体" w:hAnsi="宋体" w:cs="宋体" w:hint="eastAsia"/>
          <w:b/>
          <w:kern w:val="0"/>
          <w:sz w:val="44"/>
          <w:szCs w:val="44"/>
        </w:rPr>
        <w:t>中心</w:t>
      </w:r>
    </w:p>
    <w:p w:rsidR="002D43D1" w:rsidRPr="002B1494" w:rsidRDefault="002D43D1" w:rsidP="009A2D2D">
      <w:pPr>
        <w:spacing w:line="360" w:lineRule="auto"/>
        <w:jc w:val="center"/>
        <w:rPr>
          <w:rFonts w:ascii="宋体" w:cs="宋体"/>
          <w:b/>
          <w:kern w:val="0"/>
          <w:sz w:val="44"/>
          <w:szCs w:val="44"/>
        </w:rPr>
      </w:pPr>
      <w:r w:rsidRPr="002B1494">
        <w:rPr>
          <w:rFonts w:ascii="宋体" w:hAnsi="宋体" w:cs="宋体" w:hint="eastAsia"/>
          <w:b/>
          <w:kern w:val="0"/>
          <w:sz w:val="44"/>
          <w:szCs w:val="44"/>
        </w:rPr>
        <w:t>创新性实验及实训项目</w:t>
      </w:r>
    </w:p>
    <w:p w:rsidR="002D43D1" w:rsidRDefault="002D43D1" w:rsidP="009A2D2D">
      <w:pPr>
        <w:jc w:val="center"/>
        <w:rPr>
          <w:rFonts w:eastAsia="黑体" w:cs="黑体"/>
          <w:b/>
          <w:bCs/>
          <w:sz w:val="40"/>
          <w:szCs w:val="40"/>
        </w:rPr>
      </w:pPr>
    </w:p>
    <w:p w:rsidR="002D43D1" w:rsidRPr="002B1494" w:rsidRDefault="002D43D1" w:rsidP="009A2D2D">
      <w:pPr>
        <w:jc w:val="center"/>
        <w:rPr>
          <w:rFonts w:eastAsia="黑体" w:cs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</w:rPr>
        <w:t>立项审批</w:t>
      </w:r>
      <w:r>
        <w:rPr>
          <w:rFonts w:eastAsia="黑体"/>
          <w:bCs/>
          <w:sz w:val="44"/>
          <w:szCs w:val="44"/>
        </w:rPr>
        <w:t xml:space="preserve"> </w:t>
      </w:r>
      <w:r>
        <w:rPr>
          <w:rFonts w:eastAsia="黑体" w:hint="eastAsia"/>
          <w:bCs/>
          <w:sz w:val="44"/>
          <w:szCs w:val="44"/>
        </w:rPr>
        <w:t>验收意见</w:t>
      </w:r>
      <w:r w:rsidRPr="002B1494">
        <w:rPr>
          <w:rFonts w:eastAsia="黑体" w:hint="eastAsia"/>
          <w:bCs/>
          <w:sz w:val="44"/>
          <w:szCs w:val="44"/>
        </w:rPr>
        <w:t>书</w:t>
      </w:r>
    </w:p>
    <w:p w:rsidR="002D43D1" w:rsidRDefault="002D43D1" w:rsidP="009A2D2D">
      <w:pPr>
        <w:jc w:val="center"/>
        <w:rPr>
          <w:rFonts w:eastAsia="黑体"/>
          <w:b/>
          <w:bCs/>
          <w:sz w:val="54"/>
          <w:szCs w:val="54"/>
        </w:rPr>
      </w:pPr>
    </w:p>
    <w:p w:rsidR="002D43D1" w:rsidRDefault="002D43D1" w:rsidP="009A2D2D">
      <w:pPr>
        <w:jc w:val="center"/>
        <w:rPr>
          <w:rFonts w:eastAsia="黑体"/>
          <w:b/>
          <w:bCs/>
          <w:sz w:val="54"/>
          <w:szCs w:val="54"/>
        </w:rPr>
      </w:pPr>
    </w:p>
    <w:p w:rsidR="002D43D1" w:rsidRDefault="002D43D1" w:rsidP="009A2D2D">
      <w:pPr>
        <w:jc w:val="center"/>
        <w:rPr>
          <w:rFonts w:eastAsia="黑体"/>
          <w:b/>
          <w:bCs/>
          <w:sz w:val="54"/>
          <w:szCs w:val="5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7020"/>
      </w:tblGrid>
      <w:tr w:rsidR="002D43D1" w:rsidTr="0073505F">
        <w:trPr>
          <w:cantSplit/>
          <w:trHeight w:hRule="exact" w:val="623"/>
        </w:trPr>
        <w:tc>
          <w:tcPr>
            <w:tcW w:w="2628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项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 xml:space="preserve">目　名　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sz w:val="28"/>
                <w:szCs w:val="28"/>
              </w:rPr>
              <w:t>称</w:t>
            </w:r>
          </w:p>
        </w:tc>
        <w:tc>
          <w:tcPr>
            <w:tcW w:w="7020" w:type="dxa"/>
            <w:vAlign w:val="center"/>
          </w:tcPr>
          <w:p w:rsidR="002D43D1" w:rsidRPr="00AD7D4C" w:rsidRDefault="002D43D1" w:rsidP="002D43D1">
            <w:pPr>
              <w:spacing w:beforeLines="50"/>
              <w:ind w:leftChars="32" w:left="31680" w:right="480"/>
              <w:rPr>
                <w:sz w:val="24"/>
              </w:rPr>
            </w:pPr>
          </w:p>
        </w:tc>
      </w:tr>
      <w:tr w:rsidR="002D43D1" w:rsidRPr="0065314D" w:rsidTr="0073505F">
        <w:trPr>
          <w:cantSplit/>
          <w:trHeight w:hRule="exact" w:val="450"/>
        </w:trPr>
        <w:tc>
          <w:tcPr>
            <w:tcW w:w="2628" w:type="dxa"/>
            <w:vAlign w:val="center"/>
          </w:tcPr>
          <w:p w:rsidR="002D43D1" w:rsidRDefault="002D43D1" w:rsidP="0073505F">
            <w:pPr>
              <w:spacing w:line="440" w:lineRule="exact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项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目　类</w:t>
            </w:r>
            <w:r>
              <w:rPr>
                <w:rFonts w:cs="宋体"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sz w:val="28"/>
                <w:szCs w:val="28"/>
              </w:rPr>
              <w:t>别</w:t>
            </w:r>
          </w:p>
        </w:tc>
        <w:tc>
          <w:tcPr>
            <w:tcW w:w="7020" w:type="dxa"/>
            <w:vAlign w:val="center"/>
          </w:tcPr>
          <w:p w:rsidR="002D43D1" w:rsidRPr="00EE26AA" w:rsidRDefault="002D43D1" w:rsidP="002D43D1">
            <w:pPr>
              <w:spacing w:beforeLines="50"/>
              <w:ind w:leftChars="32" w:left="31680" w:right="480"/>
              <w:rPr>
                <w:szCs w:val="21"/>
              </w:rPr>
            </w:pPr>
            <w:r>
              <w:rPr>
                <w:rFonts w:hint="eastAsia"/>
                <w:szCs w:val="21"/>
              </w:rPr>
              <w:t>选择划勾：实验</w:t>
            </w:r>
            <w:r w:rsidRPr="00EE26AA">
              <w:rPr>
                <w:rFonts w:hint="eastAsia"/>
                <w:szCs w:val="21"/>
              </w:rPr>
              <w:t>项目（</w:t>
            </w:r>
            <w:r w:rsidRPr="00EE26AA">
              <w:rPr>
                <w:szCs w:val="21"/>
              </w:rPr>
              <w:t xml:space="preserve">    </w:t>
            </w:r>
            <w:r w:rsidRPr="00EE26AA">
              <w:rPr>
                <w:rFonts w:hint="eastAsia"/>
                <w:szCs w:val="21"/>
              </w:rPr>
              <w:t>）</w:t>
            </w:r>
            <w:r w:rsidRPr="00EE26AA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实训</w:t>
            </w:r>
            <w:r w:rsidRPr="00EE26AA">
              <w:rPr>
                <w:rFonts w:hint="eastAsia"/>
                <w:szCs w:val="21"/>
              </w:rPr>
              <w:t>项目（</w:t>
            </w:r>
            <w:r w:rsidRPr="00EE26AA">
              <w:rPr>
                <w:szCs w:val="21"/>
              </w:rPr>
              <w:t xml:space="preserve">    </w:t>
            </w:r>
            <w:r w:rsidRPr="00EE26AA">
              <w:rPr>
                <w:rFonts w:hint="eastAsia"/>
                <w:szCs w:val="21"/>
              </w:rPr>
              <w:t>）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其他（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2D43D1" w:rsidTr="0073505F">
        <w:trPr>
          <w:cantSplit/>
          <w:trHeight w:hRule="exact" w:val="450"/>
        </w:trPr>
        <w:tc>
          <w:tcPr>
            <w:tcW w:w="2628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申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sz w:val="28"/>
                <w:szCs w:val="28"/>
              </w:rPr>
              <w:t>请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sz w:val="28"/>
                <w:szCs w:val="28"/>
              </w:rPr>
              <w:t>者</w:t>
            </w:r>
          </w:p>
        </w:tc>
        <w:tc>
          <w:tcPr>
            <w:tcW w:w="7020" w:type="dxa"/>
            <w:vAlign w:val="center"/>
          </w:tcPr>
          <w:p w:rsidR="002D43D1" w:rsidRPr="00AD7D4C" w:rsidRDefault="002D43D1" w:rsidP="002D43D1">
            <w:pPr>
              <w:spacing w:beforeLines="50"/>
              <w:ind w:leftChars="32" w:left="31680" w:right="480"/>
              <w:rPr>
                <w:sz w:val="24"/>
              </w:rPr>
            </w:pPr>
          </w:p>
        </w:tc>
      </w:tr>
      <w:tr w:rsidR="002D43D1" w:rsidTr="0073505F">
        <w:trPr>
          <w:cantSplit/>
          <w:trHeight w:hRule="exact" w:val="472"/>
        </w:trPr>
        <w:tc>
          <w:tcPr>
            <w:tcW w:w="2628" w:type="dxa"/>
            <w:vAlign w:val="center"/>
          </w:tcPr>
          <w:p w:rsidR="002D43D1" w:rsidRDefault="002D43D1" w:rsidP="002D43D1">
            <w:pPr>
              <w:spacing w:line="440" w:lineRule="exact"/>
              <w:ind w:firstLineChars="150" w:firstLine="31680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学</w:t>
            </w:r>
            <w:r>
              <w:rPr>
                <w:rFonts w:cs="宋体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sz w:val="28"/>
                <w:szCs w:val="28"/>
              </w:rPr>
              <w:t>院</w:t>
            </w:r>
          </w:p>
        </w:tc>
        <w:tc>
          <w:tcPr>
            <w:tcW w:w="7020" w:type="dxa"/>
            <w:vAlign w:val="center"/>
          </w:tcPr>
          <w:p w:rsidR="002D43D1" w:rsidRPr="00AD7D4C" w:rsidRDefault="002D43D1" w:rsidP="002D43D1">
            <w:pPr>
              <w:spacing w:beforeLines="50"/>
              <w:ind w:leftChars="32" w:left="31680" w:right="480"/>
              <w:rPr>
                <w:sz w:val="24"/>
              </w:rPr>
            </w:pPr>
          </w:p>
        </w:tc>
      </w:tr>
      <w:tr w:rsidR="002D43D1" w:rsidTr="0073505F">
        <w:trPr>
          <w:cantSplit/>
          <w:trHeight w:hRule="exact" w:val="472"/>
        </w:trPr>
        <w:tc>
          <w:tcPr>
            <w:tcW w:w="2628" w:type="dxa"/>
            <w:vAlign w:val="center"/>
          </w:tcPr>
          <w:p w:rsidR="002D43D1" w:rsidRDefault="002D43D1" w:rsidP="002D43D1">
            <w:pPr>
              <w:spacing w:line="440" w:lineRule="exact"/>
              <w:ind w:firstLineChars="150" w:firstLine="31680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专</w:t>
            </w:r>
            <w:r>
              <w:rPr>
                <w:rFonts w:cs="宋体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sz w:val="28"/>
                <w:szCs w:val="28"/>
              </w:rPr>
              <w:t>业</w:t>
            </w:r>
          </w:p>
        </w:tc>
        <w:tc>
          <w:tcPr>
            <w:tcW w:w="7020" w:type="dxa"/>
            <w:vAlign w:val="center"/>
          </w:tcPr>
          <w:p w:rsidR="002D43D1" w:rsidRPr="00AD7D4C" w:rsidRDefault="002D43D1" w:rsidP="002D43D1">
            <w:pPr>
              <w:spacing w:beforeLines="50"/>
              <w:ind w:leftChars="32" w:left="31680" w:right="480"/>
              <w:rPr>
                <w:sz w:val="24"/>
              </w:rPr>
            </w:pPr>
          </w:p>
        </w:tc>
      </w:tr>
      <w:tr w:rsidR="002D43D1" w:rsidTr="0073505F">
        <w:trPr>
          <w:cantSplit/>
          <w:trHeight w:hRule="exact" w:val="454"/>
        </w:trPr>
        <w:tc>
          <w:tcPr>
            <w:tcW w:w="2628" w:type="dxa"/>
            <w:vAlign w:val="center"/>
          </w:tcPr>
          <w:p w:rsidR="002D43D1" w:rsidRDefault="002D43D1" w:rsidP="002D43D1">
            <w:pPr>
              <w:spacing w:line="440" w:lineRule="exact"/>
              <w:ind w:firstLineChars="200" w:firstLine="31680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联系电话</w:t>
            </w:r>
          </w:p>
        </w:tc>
        <w:tc>
          <w:tcPr>
            <w:tcW w:w="7020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2D43D1" w:rsidTr="0073505F">
        <w:trPr>
          <w:cantSplit/>
          <w:trHeight w:hRule="exact" w:val="454"/>
        </w:trPr>
        <w:tc>
          <w:tcPr>
            <w:tcW w:w="2628" w:type="dxa"/>
            <w:vAlign w:val="center"/>
          </w:tcPr>
          <w:p w:rsidR="002D43D1" w:rsidRDefault="002D43D1" w:rsidP="00C05862">
            <w:pPr>
              <w:spacing w:line="440" w:lineRule="exact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合</w:t>
            </w:r>
            <w:r>
              <w:rPr>
                <w:rFonts w:cs="宋体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sz w:val="28"/>
                <w:szCs w:val="28"/>
              </w:rPr>
              <w:t>作</w:t>
            </w:r>
            <w:r>
              <w:rPr>
                <w:rFonts w:cs="宋体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sz w:val="28"/>
                <w:szCs w:val="28"/>
              </w:rPr>
              <w:t>者</w:t>
            </w:r>
          </w:p>
        </w:tc>
        <w:tc>
          <w:tcPr>
            <w:tcW w:w="7020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2D43D1" w:rsidTr="0073505F">
        <w:trPr>
          <w:cantSplit/>
          <w:trHeight w:hRule="exact" w:val="454"/>
        </w:trPr>
        <w:tc>
          <w:tcPr>
            <w:tcW w:w="2628" w:type="dxa"/>
            <w:vAlign w:val="center"/>
          </w:tcPr>
          <w:p w:rsidR="002D43D1" w:rsidRDefault="002D43D1" w:rsidP="002D43D1">
            <w:pPr>
              <w:spacing w:line="440" w:lineRule="exact"/>
              <w:ind w:firstLineChars="50" w:firstLine="31680"/>
              <w:rPr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申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请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日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cs="宋体" w:hint="eastAsia"/>
                <w:sz w:val="28"/>
                <w:szCs w:val="28"/>
              </w:rPr>
              <w:t>期</w:t>
            </w:r>
          </w:p>
        </w:tc>
        <w:tc>
          <w:tcPr>
            <w:tcW w:w="7020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</w:p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2D43D1" w:rsidTr="0073505F">
        <w:trPr>
          <w:cantSplit/>
          <w:trHeight w:hRule="exact" w:val="454"/>
        </w:trPr>
        <w:tc>
          <w:tcPr>
            <w:tcW w:w="2628" w:type="dxa"/>
            <w:vAlign w:val="center"/>
          </w:tcPr>
          <w:p w:rsidR="002D43D1" w:rsidRDefault="002D43D1" w:rsidP="002D43D1">
            <w:pPr>
              <w:spacing w:line="440" w:lineRule="exact"/>
              <w:ind w:firstLineChars="200" w:firstLine="31680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审批结果</w:t>
            </w:r>
          </w:p>
        </w:tc>
        <w:tc>
          <w:tcPr>
            <w:tcW w:w="7020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2D43D1" w:rsidTr="0073505F">
        <w:trPr>
          <w:cantSplit/>
          <w:trHeight w:hRule="exact" w:val="454"/>
        </w:trPr>
        <w:tc>
          <w:tcPr>
            <w:tcW w:w="2628" w:type="dxa"/>
            <w:vAlign w:val="center"/>
          </w:tcPr>
          <w:p w:rsidR="002D43D1" w:rsidRDefault="002D43D1" w:rsidP="002D43D1">
            <w:pPr>
              <w:spacing w:line="440" w:lineRule="exact"/>
              <w:ind w:firstLineChars="200" w:firstLine="31680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立项经费</w:t>
            </w:r>
          </w:p>
        </w:tc>
        <w:tc>
          <w:tcPr>
            <w:tcW w:w="7020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2D43D1" w:rsidTr="0073505F">
        <w:trPr>
          <w:cantSplit/>
          <w:trHeight w:hRule="exact" w:val="454"/>
        </w:trPr>
        <w:tc>
          <w:tcPr>
            <w:tcW w:w="2628" w:type="dxa"/>
            <w:vAlign w:val="center"/>
          </w:tcPr>
          <w:p w:rsidR="002D43D1" w:rsidRDefault="002D43D1" w:rsidP="002D43D1">
            <w:pPr>
              <w:spacing w:line="440" w:lineRule="exact"/>
              <w:ind w:firstLineChars="100" w:firstLine="31680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中期检查结果</w:t>
            </w:r>
          </w:p>
        </w:tc>
        <w:tc>
          <w:tcPr>
            <w:tcW w:w="7020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2D43D1" w:rsidTr="0073505F">
        <w:trPr>
          <w:cantSplit/>
          <w:trHeight w:hRule="exact" w:val="454"/>
        </w:trPr>
        <w:tc>
          <w:tcPr>
            <w:tcW w:w="2628" w:type="dxa"/>
            <w:vAlign w:val="center"/>
          </w:tcPr>
          <w:p w:rsidR="002D43D1" w:rsidRDefault="002D43D1" w:rsidP="002D43D1">
            <w:pPr>
              <w:spacing w:line="440" w:lineRule="exact"/>
              <w:ind w:firstLineChars="200" w:firstLine="31680"/>
              <w:rPr>
                <w:rFonts w:cs="宋体"/>
                <w:sz w:val="28"/>
                <w:szCs w:val="28"/>
              </w:rPr>
            </w:pPr>
            <w:r>
              <w:rPr>
                <w:rFonts w:cs="宋体" w:hint="eastAsia"/>
                <w:sz w:val="28"/>
                <w:szCs w:val="28"/>
              </w:rPr>
              <w:t>验收结果</w:t>
            </w:r>
          </w:p>
        </w:tc>
        <w:tc>
          <w:tcPr>
            <w:tcW w:w="7020" w:type="dxa"/>
            <w:vAlign w:val="center"/>
          </w:tcPr>
          <w:p w:rsidR="002D43D1" w:rsidRDefault="002D43D1" w:rsidP="0073505F">
            <w:pPr>
              <w:spacing w:line="440" w:lineRule="exac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D43D1" w:rsidRDefault="002D43D1" w:rsidP="009A2D2D">
      <w:pPr>
        <w:widowControl/>
        <w:spacing w:before="100" w:beforeAutospacing="1" w:after="100" w:afterAutospacing="1"/>
        <w:jc w:val="right"/>
        <w:rPr>
          <w:rFonts w:ascii="Verdana" w:hAnsi="Verdana" w:cs="宋体"/>
          <w:kern w:val="0"/>
          <w:sz w:val="24"/>
        </w:rPr>
      </w:pPr>
    </w:p>
    <w:p w:rsidR="002D43D1" w:rsidRDefault="002D43D1" w:rsidP="009A2D2D">
      <w:pPr>
        <w:widowControl/>
        <w:adjustRightInd w:val="0"/>
        <w:snapToGrid w:val="0"/>
        <w:spacing w:before="100" w:beforeAutospacing="1" w:after="100" w:afterAutospacing="1"/>
        <w:jc w:val="center"/>
        <w:rPr>
          <w:rFonts w:ascii="宋体" w:cs="宋体"/>
          <w:b/>
          <w:color w:val="000000"/>
          <w:kern w:val="0"/>
          <w:sz w:val="36"/>
          <w:szCs w:val="36"/>
        </w:rPr>
      </w:pPr>
    </w:p>
    <w:p w:rsidR="002D43D1" w:rsidRPr="002B1494" w:rsidRDefault="002D43D1" w:rsidP="00F6401C">
      <w:pPr>
        <w:widowControl/>
        <w:adjustRightInd w:val="0"/>
        <w:snapToGrid w:val="0"/>
        <w:spacing w:before="100" w:beforeAutospacing="1" w:after="100" w:afterAutospacing="1"/>
        <w:ind w:firstLineChars="600" w:firstLine="31680"/>
        <w:rPr>
          <w:rFonts w:ascii="Verdana" w:hAnsi="Verdana" w:cs="宋体"/>
          <w:b/>
          <w:kern w:val="0"/>
          <w:sz w:val="36"/>
          <w:szCs w:val="36"/>
        </w:rPr>
      </w:pPr>
      <w:r w:rsidRPr="002B1494">
        <w:rPr>
          <w:rFonts w:ascii="宋体" w:hAnsi="宋体" w:cs="宋体" w:hint="eastAsia"/>
          <w:b/>
          <w:color w:val="000000"/>
          <w:kern w:val="0"/>
          <w:sz w:val="36"/>
          <w:szCs w:val="36"/>
        </w:rPr>
        <w:t>内江师范学院</w:t>
      </w:r>
      <w:r w:rsidRPr="002B1494">
        <w:rPr>
          <w:rFonts w:ascii="Verdana" w:hAnsi="Verdana" w:cs="宋体" w:hint="eastAsia"/>
          <w:b/>
          <w:kern w:val="0"/>
          <w:sz w:val="36"/>
          <w:szCs w:val="36"/>
        </w:rPr>
        <w:t>文科综合实验教学中心制</w:t>
      </w:r>
    </w:p>
    <w:p w:rsidR="002D43D1" w:rsidRPr="00D86E44" w:rsidRDefault="002D43D1" w:rsidP="009A2D2D">
      <w:pPr>
        <w:jc w:val="center"/>
        <w:rPr>
          <w:b/>
          <w:sz w:val="28"/>
          <w:szCs w:val="28"/>
        </w:rPr>
      </w:pPr>
      <w:r w:rsidRPr="00D86E44">
        <w:rPr>
          <w:rFonts w:ascii="宋体" w:hAnsi="宋体" w:cs="宋体"/>
          <w:b/>
          <w:sz w:val="28"/>
          <w:szCs w:val="28"/>
        </w:rPr>
        <w:t>20</w:t>
      </w:r>
      <w:r>
        <w:rPr>
          <w:rFonts w:ascii="宋体" w:hAnsi="宋体" w:cs="宋体"/>
          <w:b/>
          <w:sz w:val="28"/>
          <w:szCs w:val="28"/>
        </w:rPr>
        <w:t>13</w:t>
      </w:r>
      <w:r w:rsidRPr="00D86E44">
        <w:rPr>
          <w:rFonts w:ascii="宋体" w:hAnsi="宋体" w:cs="宋体" w:hint="eastAsia"/>
          <w:b/>
          <w:sz w:val="28"/>
          <w:szCs w:val="28"/>
        </w:rPr>
        <w:t>年</w:t>
      </w:r>
      <w:r>
        <w:rPr>
          <w:rFonts w:ascii="宋体" w:hAnsi="宋体" w:cs="宋体"/>
          <w:b/>
          <w:sz w:val="28"/>
          <w:szCs w:val="28"/>
        </w:rPr>
        <w:t xml:space="preserve"> </w:t>
      </w:r>
      <w:r w:rsidRPr="00D86E44">
        <w:rPr>
          <w:rFonts w:ascii="宋体" w:hAnsi="宋体" w:cs="宋体" w:hint="eastAsia"/>
          <w:b/>
          <w:sz w:val="28"/>
          <w:szCs w:val="28"/>
        </w:rPr>
        <w:t>月</w:t>
      </w:r>
      <w:r>
        <w:rPr>
          <w:rFonts w:ascii="宋体" w:hAnsi="宋体" w:cs="宋体"/>
          <w:b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sz w:val="28"/>
          <w:szCs w:val="28"/>
        </w:rPr>
        <w:t>日</w:t>
      </w:r>
    </w:p>
    <w:p w:rsidR="002D43D1" w:rsidRDefault="002D43D1" w:rsidP="009A2D2D">
      <w:pPr>
        <w:spacing w:line="360" w:lineRule="auto"/>
        <w:rPr>
          <w:rFonts w:eastAsia="黑体"/>
          <w:b/>
          <w:bCs/>
          <w:color w:val="000000"/>
          <w:sz w:val="28"/>
        </w:rPr>
      </w:pPr>
      <w:r>
        <w:rPr>
          <w:sz w:val="28"/>
          <w:szCs w:val="28"/>
        </w:rPr>
        <w:br w:type="page"/>
      </w:r>
    </w:p>
    <w:tbl>
      <w:tblPr>
        <w:tblpPr w:leftFromText="180" w:rightFromText="180" w:vertAnchor="page" w:horzAnchor="margin" w:tblpY="222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208"/>
      </w:tblGrid>
      <w:tr w:rsidR="002D43D1" w:rsidTr="001E6873">
        <w:trPr>
          <w:cantSplit/>
          <w:trHeight w:hRule="exact" w:val="5775"/>
        </w:trPr>
        <w:tc>
          <w:tcPr>
            <w:tcW w:w="9208" w:type="dxa"/>
            <w:tcBorders>
              <w:top w:val="single" w:sz="4" w:space="0" w:color="auto"/>
              <w:bottom w:val="single" w:sz="4" w:space="0" w:color="auto"/>
            </w:tcBorders>
          </w:tcPr>
          <w:p w:rsidR="002D43D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项目立项评审意见：</w:t>
            </w:r>
          </w:p>
          <w:p w:rsidR="002D43D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</w:t>
            </w:r>
          </w:p>
          <w:p w:rsidR="002D43D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leftChars="27" w:left="31680" w:right="57" w:firstLineChars="1666" w:firstLine="31680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专家组组长（签名）：</w:t>
            </w:r>
          </w:p>
          <w:p w:rsidR="002D43D1" w:rsidRPr="00711EC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年</w:t>
            </w:r>
            <w:r>
              <w:rPr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月</w:t>
            </w:r>
            <w:r>
              <w:rPr>
                <w:b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日</w:t>
            </w:r>
          </w:p>
          <w:p w:rsidR="002D43D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</w:p>
        </w:tc>
      </w:tr>
      <w:tr w:rsidR="002D43D1" w:rsidTr="001E6873">
        <w:trPr>
          <w:cantSplit/>
          <w:trHeight w:hRule="exact" w:val="5915"/>
        </w:trPr>
        <w:tc>
          <w:tcPr>
            <w:tcW w:w="9208" w:type="dxa"/>
            <w:tcBorders>
              <w:top w:val="single" w:sz="4" w:space="0" w:color="auto"/>
              <w:bottom w:val="single" w:sz="4" w:space="0" w:color="auto"/>
            </w:tcBorders>
          </w:tcPr>
          <w:p w:rsidR="002D43D1" w:rsidRPr="003C1E6D" w:rsidRDefault="002D43D1" w:rsidP="007845CA">
            <w:pPr>
              <w:spacing w:before="120"/>
              <w:ind w:left="57" w:right="57"/>
              <w:rPr>
                <w:rFonts w:eastAsia="楷体"/>
                <w:bCs/>
                <w:color w:val="000000"/>
                <w:sz w:val="24"/>
              </w:rPr>
            </w:pPr>
            <w:r w:rsidRPr="003C1E6D">
              <w:rPr>
                <w:rFonts w:eastAsia="楷体" w:hint="eastAsia"/>
                <w:bCs/>
                <w:color w:val="000000"/>
                <w:sz w:val="24"/>
              </w:rPr>
              <w:t>中期检查意见：</w:t>
            </w: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1862" w:firstLine="3168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专家组组长（签名）：</w:t>
            </w:r>
          </w:p>
          <w:p w:rsidR="002D43D1" w:rsidRPr="00711EC1" w:rsidRDefault="002D43D1" w:rsidP="007845CA">
            <w:pPr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年</w:t>
            </w:r>
            <w:r>
              <w:rPr>
                <w:b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月</w:t>
            </w:r>
            <w:r>
              <w:rPr>
                <w:b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日</w:t>
            </w: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</w:tc>
      </w:tr>
      <w:tr w:rsidR="002D43D1" w:rsidTr="00E2719B">
        <w:trPr>
          <w:cantSplit/>
          <w:trHeight w:hRule="exact" w:val="5615"/>
        </w:trPr>
        <w:tc>
          <w:tcPr>
            <w:tcW w:w="9208" w:type="dxa"/>
            <w:tcBorders>
              <w:top w:val="single" w:sz="4" w:space="0" w:color="auto"/>
              <w:bottom w:val="single" w:sz="4" w:space="0" w:color="auto"/>
            </w:tcBorders>
          </w:tcPr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  <w:r>
              <w:rPr>
                <w:rFonts w:eastAsia="楷体" w:hint="eastAsia"/>
                <w:b/>
                <w:bCs/>
                <w:color w:val="000000"/>
                <w:sz w:val="24"/>
              </w:rPr>
              <w:t>验收意见：</w:t>
            </w:r>
          </w:p>
          <w:p w:rsidR="002D43D1" w:rsidRDefault="002D43D1" w:rsidP="002D43D1">
            <w:pPr>
              <w:spacing w:before="120"/>
              <w:ind w:right="57" w:firstLineChars="50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1900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2034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2034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2034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2034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2034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2034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right="57" w:firstLineChars="2034" w:firstLine="3168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专家组组长（签名）：</w:t>
            </w:r>
          </w:p>
          <w:p w:rsidR="002D43D1" w:rsidRPr="00711EC1" w:rsidRDefault="002D43D1" w:rsidP="007845CA">
            <w:pPr>
              <w:tabs>
                <w:tab w:val="left" w:pos="5100"/>
              </w:tabs>
              <w:spacing w:before="120"/>
              <w:ind w:left="57" w:right="57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年</w:t>
            </w:r>
            <w:r>
              <w:rPr>
                <w:b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月</w:t>
            </w:r>
            <w:r>
              <w:rPr>
                <w:b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日</w:t>
            </w:r>
          </w:p>
          <w:p w:rsidR="002D43D1" w:rsidRPr="00711EC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</w:tc>
      </w:tr>
      <w:tr w:rsidR="002D43D1" w:rsidTr="001E6873">
        <w:trPr>
          <w:cantSplit/>
          <w:trHeight w:hRule="exact" w:val="6230"/>
        </w:trPr>
        <w:tc>
          <w:tcPr>
            <w:tcW w:w="9208" w:type="dxa"/>
            <w:tcBorders>
              <w:top w:val="single" w:sz="4" w:space="0" w:color="auto"/>
              <w:bottom w:val="single" w:sz="12" w:space="0" w:color="auto"/>
            </w:tcBorders>
          </w:tcPr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  <w:r>
              <w:rPr>
                <w:rFonts w:eastAsia="楷体" w:hint="eastAsia"/>
                <w:b/>
                <w:bCs/>
                <w:color w:val="000000"/>
                <w:sz w:val="24"/>
              </w:rPr>
              <w:t>中心意见：</w:t>
            </w: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spacing w:before="120"/>
              <w:ind w:leftChars="27" w:left="31680" w:right="57" w:firstLineChars="2046" w:firstLine="31680"/>
              <w:rPr>
                <w:rFonts w:eastAsia="楷体"/>
                <w:b/>
                <w:bCs/>
                <w:color w:val="000000"/>
                <w:sz w:val="24"/>
              </w:rPr>
            </w:pPr>
            <w:r>
              <w:rPr>
                <w:rFonts w:eastAsia="楷体" w:hint="eastAsia"/>
                <w:b/>
                <w:bCs/>
                <w:color w:val="000000"/>
                <w:sz w:val="24"/>
              </w:rPr>
              <w:t>文科综合实验教学中心（盖章）</w:t>
            </w:r>
          </w:p>
          <w:p w:rsidR="002D43D1" w:rsidRDefault="002D43D1" w:rsidP="002D43D1">
            <w:pPr>
              <w:tabs>
                <w:tab w:val="left" w:pos="5010"/>
                <w:tab w:val="left" w:pos="5415"/>
              </w:tabs>
              <w:spacing w:before="120"/>
              <w:ind w:leftChars="27" w:left="31680" w:right="57" w:firstLineChars="2541" w:firstLine="3168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年</w:t>
            </w:r>
            <w:r>
              <w:rPr>
                <w:b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月</w:t>
            </w:r>
            <w:r>
              <w:rPr>
                <w:b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 w:val="24"/>
              </w:rPr>
              <w:t>日</w:t>
            </w:r>
          </w:p>
          <w:p w:rsidR="002D43D1" w:rsidRDefault="002D43D1" w:rsidP="002D43D1">
            <w:pPr>
              <w:tabs>
                <w:tab w:val="left" w:pos="5010"/>
                <w:tab w:val="left" w:pos="5415"/>
              </w:tabs>
              <w:spacing w:before="120"/>
              <w:ind w:leftChars="27" w:left="31680" w:right="57" w:firstLineChars="2541" w:firstLine="31680"/>
              <w:rPr>
                <w:b/>
                <w:bCs/>
                <w:color w:val="000000"/>
                <w:sz w:val="24"/>
              </w:rPr>
            </w:pPr>
          </w:p>
          <w:p w:rsidR="002D43D1" w:rsidRDefault="002D43D1" w:rsidP="002D43D1">
            <w:pPr>
              <w:tabs>
                <w:tab w:val="left" w:pos="5010"/>
                <w:tab w:val="left" w:pos="5415"/>
              </w:tabs>
              <w:spacing w:before="120"/>
              <w:ind w:leftChars="27" w:left="31680" w:right="57" w:firstLineChars="2541" w:firstLine="31680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  <w:p w:rsidR="002D43D1" w:rsidRDefault="002D43D1" w:rsidP="007845CA">
            <w:pPr>
              <w:spacing w:before="120"/>
              <w:ind w:left="57" w:right="57"/>
              <w:rPr>
                <w:rFonts w:eastAsia="楷体"/>
                <w:b/>
                <w:bCs/>
                <w:color w:val="000000"/>
                <w:sz w:val="24"/>
              </w:rPr>
            </w:pPr>
          </w:p>
        </w:tc>
      </w:tr>
    </w:tbl>
    <w:p w:rsidR="002D43D1" w:rsidRDefault="002D43D1" w:rsidP="009A2D2D">
      <w:pPr>
        <w:spacing w:line="360" w:lineRule="auto"/>
        <w:rPr>
          <w:rFonts w:eastAsia="黑体"/>
          <w:b/>
          <w:bCs/>
          <w:color w:val="000000"/>
          <w:sz w:val="28"/>
        </w:rPr>
      </w:pPr>
    </w:p>
    <w:p w:rsidR="002D43D1" w:rsidRDefault="002D43D1" w:rsidP="009A2D2D">
      <w:pPr>
        <w:spacing w:line="360" w:lineRule="auto"/>
        <w:rPr>
          <w:rFonts w:eastAsia="黑体"/>
          <w:b/>
          <w:bCs/>
          <w:color w:val="000000"/>
          <w:sz w:val="28"/>
        </w:rPr>
      </w:pPr>
    </w:p>
    <w:p w:rsidR="002D43D1" w:rsidRPr="00936322" w:rsidRDefault="002D43D1" w:rsidP="009A2D2D">
      <w:pPr>
        <w:spacing w:line="360" w:lineRule="auto"/>
        <w:rPr>
          <w:rFonts w:eastAsia="黑体"/>
          <w:b/>
          <w:bCs/>
          <w:color w:val="000000"/>
          <w:sz w:val="28"/>
        </w:rPr>
      </w:pPr>
    </w:p>
    <w:p w:rsidR="002D43D1" w:rsidRPr="00A156C9" w:rsidRDefault="002D43D1" w:rsidP="00A156C9">
      <w:pPr>
        <w:spacing w:line="360" w:lineRule="auto"/>
        <w:rPr>
          <w:rFonts w:eastAsia="黑体"/>
          <w:b/>
          <w:bCs/>
          <w:color w:val="000000"/>
          <w:sz w:val="28"/>
        </w:rPr>
      </w:pPr>
    </w:p>
    <w:sectPr w:rsidR="002D43D1" w:rsidRPr="00A156C9" w:rsidSect="005C29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16" w:right="748" w:bottom="1089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3D1" w:rsidRDefault="002D43D1">
      <w:r>
        <w:separator/>
      </w:r>
    </w:p>
  </w:endnote>
  <w:endnote w:type="continuationSeparator" w:id="0">
    <w:p w:rsidR="002D43D1" w:rsidRDefault="002D4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3D1" w:rsidRDefault="002D43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D43D1" w:rsidRDefault="002D43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3D1" w:rsidRDefault="002D43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3D1" w:rsidRDefault="002D43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3D1" w:rsidRDefault="002D43D1">
      <w:r>
        <w:separator/>
      </w:r>
    </w:p>
  </w:footnote>
  <w:footnote w:type="continuationSeparator" w:id="0">
    <w:p w:rsidR="002D43D1" w:rsidRDefault="002D4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3D1" w:rsidRDefault="002D43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3D1" w:rsidRDefault="002D43D1" w:rsidP="00F6401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3D1" w:rsidRDefault="002D43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F1BE8"/>
    <w:multiLevelType w:val="hybridMultilevel"/>
    <w:tmpl w:val="429EF652"/>
    <w:lvl w:ilvl="0" w:tplc="B1DE32DA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97"/>
        </w:tabs>
        <w:ind w:left="897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317"/>
        </w:tabs>
        <w:ind w:left="1317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57"/>
        </w:tabs>
        <w:ind w:left="2157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77"/>
        </w:tabs>
        <w:ind w:left="2577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417"/>
        </w:tabs>
        <w:ind w:left="3417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837"/>
        </w:tabs>
        <w:ind w:left="3837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2D2D"/>
    <w:rsid w:val="0007369D"/>
    <w:rsid w:val="000B36C6"/>
    <w:rsid w:val="00133CFC"/>
    <w:rsid w:val="0017713B"/>
    <w:rsid w:val="00177A0D"/>
    <w:rsid w:val="001827BA"/>
    <w:rsid w:val="001E6873"/>
    <w:rsid w:val="002B1494"/>
    <w:rsid w:val="002C3A94"/>
    <w:rsid w:val="002D43D1"/>
    <w:rsid w:val="00317A80"/>
    <w:rsid w:val="003474DC"/>
    <w:rsid w:val="003B07EA"/>
    <w:rsid w:val="003C1E6D"/>
    <w:rsid w:val="003C779C"/>
    <w:rsid w:val="003F7734"/>
    <w:rsid w:val="004268C7"/>
    <w:rsid w:val="0046565E"/>
    <w:rsid w:val="005C2939"/>
    <w:rsid w:val="0063747A"/>
    <w:rsid w:val="0065314D"/>
    <w:rsid w:val="006C4239"/>
    <w:rsid w:val="006D6E91"/>
    <w:rsid w:val="00711EC1"/>
    <w:rsid w:val="0073505F"/>
    <w:rsid w:val="007377E8"/>
    <w:rsid w:val="007706F6"/>
    <w:rsid w:val="007845CA"/>
    <w:rsid w:val="007B72F6"/>
    <w:rsid w:val="007C6609"/>
    <w:rsid w:val="007D5DC6"/>
    <w:rsid w:val="0080473F"/>
    <w:rsid w:val="00815113"/>
    <w:rsid w:val="0082477F"/>
    <w:rsid w:val="00825610"/>
    <w:rsid w:val="00897876"/>
    <w:rsid w:val="008C01A5"/>
    <w:rsid w:val="008D542E"/>
    <w:rsid w:val="008E3BA2"/>
    <w:rsid w:val="00936322"/>
    <w:rsid w:val="009A06FD"/>
    <w:rsid w:val="009A2D2D"/>
    <w:rsid w:val="009B3FF7"/>
    <w:rsid w:val="009F240F"/>
    <w:rsid w:val="00A143CD"/>
    <w:rsid w:val="00A156C9"/>
    <w:rsid w:val="00A45534"/>
    <w:rsid w:val="00AD7D4C"/>
    <w:rsid w:val="00B4543B"/>
    <w:rsid w:val="00B62AA7"/>
    <w:rsid w:val="00B73D0E"/>
    <w:rsid w:val="00BB5C97"/>
    <w:rsid w:val="00C05862"/>
    <w:rsid w:val="00C15335"/>
    <w:rsid w:val="00C776F7"/>
    <w:rsid w:val="00C87E49"/>
    <w:rsid w:val="00C90756"/>
    <w:rsid w:val="00CA48E3"/>
    <w:rsid w:val="00D86E44"/>
    <w:rsid w:val="00DC7614"/>
    <w:rsid w:val="00E2719B"/>
    <w:rsid w:val="00E55B82"/>
    <w:rsid w:val="00E716C0"/>
    <w:rsid w:val="00EE26AA"/>
    <w:rsid w:val="00F6401C"/>
    <w:rsid w:val="00F814A7"/>
    <w:rsid w:val="00FC0466"/>
    <w:rsid w:val="00FC4E07"/>
    <w:rsid w:val="00FE0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D2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A2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A2D2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9A2D2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B1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B1494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5C293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91</Words>
  <Characters>519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内江师范学院文科综合实验教学中心</dc:title>
  <dc:subject/>
  <dc:creator>User</dc:creator>
  <cp:keywords/>
  <dc:description/>
  <cp:lastModifiedBy>张朝伟</cp:lastModifiedBy>
  <cp:revision>2</cp:revision>
  <dcterms:created xsi:type="dcterms:W3CDTF">2013-05-28T00:53:00Z</dcterms:created>
  <dcterms:modified xsi:type="dcterms:W3CDTF">2013-05-28T00:53:00Z</dcterms:modified>
</cp:coreProperties>
</file>